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FE84" w14:textId="4D2C5760" w:rsidR="008252B0" w:rsidRPr="006D5960" w:rsidRDefault="0031554F" w:rsidP="001314AC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 w:rsidRPr="006D5960">
        <w:rPr>
          <w:rFonts w:ascii="Arial" w:hAnsi="Arial" w:cs="Arial"/>
          <w:b/>
          <w:color w:val="auto"/>
          <w:sz w:val="28"/>
          <w:szCs w:val="22"/>
        </w:rPr>
        <w:t xml:space="preserve">Anlage </w:t>
      </w:r>
      <w:r w:rsidR="00AE0B77">
        <w:rPr>
          <w:rFonts w:ascii="Arial" w:hAnsi="Arial" w:cs="Arial"/>
          <w:b/>
          <w:color w:val="auto"/>
          <w:sz w:val="28"/>
          <w:szCs w:val="22"/>
        </w:rPr>
        <w:t>13</w:t>
      </w:r>
      <w:r w:rsidR="00C968E8" w:rsidRPr="006D5960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Pr="006D5960">
        <w:rPr>
          <w:rFonts w:ascii="Arial" w:hAnsi="Arial" w:cs="Arial"/>
          <w:b/>
          <w:color w:val="auto"/>
          <w:sz w:val="28"/>
          <w:szCs w:val="22"/>
        </w:rPr>
        <w:t xml:space="preserve">– Formblatt </w:t>
      </w:r>
      <w:r w:rsidR="00AE0B77">
        <w:rPr>
          <w:rFonts w:ascii="Arial" w:hAnsi="Arial" w:cs="Arial"/>
          <w:b/>
          <w:color w:val="auto"/>
          <w:sz w:val="28"/>
          <w:szCs w:val="22"/>
        </w:rPr>
        <w:t>Zertifikate zum Beleg der Eignung</w:t>
      </w:r>
    </w:p>
    <w:p w14:paraId="364BF355" w14:textId="77777777" w:rsidR="001314AC" w:rsidRPr="006D5960" w:rsidRDefault="001314AC" w:rsidP="001314AC">
      <w:pPr>
        <w:spacing w:after="0" w:line="240" w:lineRule="auto"/>
        <w:rPr>
          <w:rFonts w:ascii="Arial" w:hAnsi="Arial" w:cs="Arial"/>
        </w:rPr>
      </w:pPr>
    </w:p>
    <w:p w14:paraId="087C1AC7" w14:textId="77777777" w:rsidR="00AE0B77" w:rsidRPr="00AE0B77" w:rsidRDefault="00AE0B77" w:rsidP="00AE0B77">
      <w:pPr>
        <w:spacing w:after="0" w:line="240" w:lineRule="auto"/>
        <w:rPr>
          <w:rFonts w:ascii="Arial" w:hAnsi="Arial" w:cs="Arial"/>
          <w:b/>
          <w:bCs/>
        </w:rPr>
      </w:pPr>
      <w:r w:rsidRPr="00AE0B77">
        <w:rPr>
          <w:rFonts w:ascii="Arial" w:hAnsi="Arial" w:cs="Arial"/>
          <w:b/>
          <w:bCs/>
        </w:rPr>
        <w:t>Offenes Verfahren gemäß § 119 Abs. 3 GWB i. V. m. § 15 VgV</w:t>
      </w:r>
    </w:p>
    <w:p w14:paraId="1C1C0662" w14:textId="77777777" w:rsidR="00AE0B77" w:rsidRPr="00AE0B77" w:rsidRDefault="00AE0B77" w:rsidP="00AE0B77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AE0B77">
        <w:rPr>
          <w:rFonts w:ascii="Arial" w:hAnsi="Arial" w:cs="Arial"/>
          <w:b/>
          <w:bCs/>
        </w:rPr>
        <w:t>„</w:t>
      </w:r>
      <w:r w:rsidRPr="00AE0B77">
        <w:rPr>
          <w:rFonts w:ascii="Arial" w:hAnsi="Arial" w:cs="Arial"/>
          <w:b/>
        </w:rPr>
        <w:t>Rahmenvertrag Wäscheversorgung für drei Reha-Kliniken in Bad Driburg</w:t>
      </w:r>
      <w:r w:rsidRPr="00AE0B77">
        <w:rPr>
          <w:rFonts w:ascii="Arial" w:hAnsi="Arial" w:cs="Arial"/>
          <w:b/>
          <w:bCs/>
        </w:rPr>
        <w:fldChar w:fldCharType="begin"/>
      </w:r>
      <w:r w:rsidRPr="00AE0B77">
        <w:rPr>
          <w:rFonts w:ascii="Arial" w:hAnsi="Arial" w:cs="Arial"/>
          <w:b/>
          <w:bCs/>
        </w:rPr>
        <w:instrText xml:space="preserve">  </w:instrText>
      </w:r>
      <w:r w:rsidRPr="00AE0B77">
        <w:rPr>
          <w:rFonts w:ascii="Arial" w:hAnsi="Arial" w:cs="Arial"/>
        </w:rPr>
        <w:fldChar w:fldCharType="end"/>
      </w:r>
      <w:r w:rsidRPr="00AE0B77">
        <w:rPr>
          <w:rFonts w:ascii="Arial" w:hAnsi="Arial" w:cs="Arial"/>
          <w:b/>
          <w:bCs/>
        </w:rPr>
        <w:t>“</w:t>
      </w:r>
      <w:r w:rsidRPr="00AE0B77">
        <w:rPr>
          <w:rFonts w:ascii="Arial" w:hAnsi="Arial" w:cs="Arial"/>
          <w:b/>
          <w:bCs/>
        </w:rPr>
        <w:br/>
        <w:t>der Deutschen Rentenversicherung Knappschaft-Bahn-See</w:t>
      </w:r>
    </w:p>
    <w:p w14:paraId="7A2D9904" w14:textId="77777777" w:rsidR="00AE0B77" w:rsidRPr="00AE0B77" w:rsidRDefault="00AE0B77" w:rsidP="00AE0B77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14:paraId="4254303B" w14:textId="77777777" w:rsidR="00AE0B77" w:rsidRPr="00AE0B77" w:rsidRDefault="00AE0B77" w:rsidP="00AE0B77">
      <w:pPr>
        <w:spacing w:after="0" w:line="240" w:lineRule="auto"/>
        <w:rPr>
          <w:rFonts w:ascii="Arial" w:hAnsi="Arial" w:cs="Arial"/>
          <w:bCs/>
        </w:rPr>
      </w:pPr>
      <w:r w:rsidRPr="00AE0B77">
        <w:rPr>
          <w:rFonts w:ascii="Arial" w:hAnsi="Arial" w:cs="Arial"/>
          <w:b/>
          <w:bCs/>
          <w:u w:val="single"/>
        </w:rPr>
        <w:t xml:space="preserve"> </w:t>
      </w:r>
    </w:p>
    <w:p w14:paraId="32CB11FD" w14:textId="77777777" w:rsidR="00AE0B77" w:rsidRPr="00AE0B77" w:rsidRDefault="00AE0B77" w:rsidP="00AE0B77">
      <w:pPr>
        <w:spacing w:after="0" w:line="240" w:lineRule="auto"/>
        <w:rPr>
          <w:rFonts w:ascii="Arial" w:hAnsi="Arial" w:cs="Arial"/>
        </w:rPr>
      </w:pPr>
      <w:r w:rsidRPr="00AE0B77">
        <w:rPr>
          <w:rFonts w:ascii="Arial" w:hAnsi="Arial" w:cs="Arial"/>
        </w:rPr>
        <w:t xml:space="preserve">Wir übermitteln hiermit nachfolgende Zertifikate als </w:t>
      </w:r>
      <w:proofErr w:type="gramStart"/>
      <w:r w:rsidRPr="00AE0B77">
        <w:rPr>
          <w:rFonts w:ascii="Arial" w:hAnsi="Arial" w:cs="Arial"/>
        </w:rPr>
        <w:t>PDF Dokument</w:t>
      </w:r>
      <w:proofErr w:type="gramEnd"/>
    </w:p>
    <w:p w14:paraId="337DE67C" w14:textId="77777777" w:rsidR="00AE0B77" w:rsidRPr="00AE0B77" w:rsidRDefault="00AE0B77" w:rsidP="00AE0B77">
      <w:pPr>
        <w:spacing w:after="0" w:line="240" w:lineRule="auto"/>
        <w:rPr>
          <w:rFonts w:ascii="Arial" w:hAnsi="Arial" w:cs="Arial"/>
        </w:rPr>
      </w:pPr>
    </w:p>
    <w:p w14:paraId="7FFFF923" w14:textId="77777777" w:rsidR="00AE0B77" w:rsidRPr="00AE0B77" w:rsidRDefault="00AE0B77" w:rsidP="00AE0B77">
      <w:pPr>
        <w:spacing w:after="0" w:line="240" w:lineRule="auto"/>
        <w:rPr>
          <w:rFonts w:ascii="Arial" w:hAnsi="Arial" w:cs="Arial"/>
        </w:rPr>
      </w:pPr>
      <w:r w:rsidRPr="00AE0B77">
        <w:rPr>
          <w:rFonts w:ascii="Arial" w:hAnsi="Arial" w:cs="Arial"/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E0B77">
        <w:rPr>
          <w:rFonts w:ascii="Arial" w:hAnsi="Arial" w:cs="Arial"/>
          <w:bCs/>
        </w:rPr>
        <w:instrText xml:space="preserve"> FORMCHECKBOX </w:instrText>
      </w:r>
      <w:r w:rsidRPr="00AE0B77">
        <w:rPr>
          <w:rFonts w:ascii="Arial" w:hAnsi="Arial" w:cs="Arial"/>
          <w:bCs/>
        </w:rPr>
      </w:r>
      <w:r w:rsidRPr="00AE0B77">
        <w:rPr>
          <w:rFonts w:ascii="Arial" w:hAnsi="Arial" w:cs="Arial"/>
        </w:rPr>
        <w:fldChar w:fldCharType="end"/>
      </w:r>
      <w:bookmarkEnd w:id="0"/>
      <w:r w:rsidRPr="00AE0B77">
        <w:rPr>
          <w:rFonts w:ascii="Arial" w:hAnsi="Arial" w:cs="Arial"/>
          <w:bCs/>
        </w:rPr>
        <w:t xml:space="preserve"> </w:t>
      </w:r>
      <w:r w:rsidRPr="00AE0B77">
        <w:rPr>
          <w:rFonts w:ascii="Arial" w:hAnsi="Arial" w:cs="Arial"/>
          <w:bCs/>
        </w:rPr>
        <w:tab/>
      </w:r>
      <w:r w:rsidRPr="00AE0B77">
        <w:rPr>
          <w:rFonts w:ascii="Arial" w:hAnsi="Arial" w:cs="Arial"/>
        </w:rPr>
        <w:t>DIN EN ISO 9001:2015</w:t>
      </w:r>
      <w:r w:rsidRPr="00AE0B77">
        <w:rPr>
          <w:rFonts w:ascii="Arial" w:hAnsi="Arial" w:cs="Arial"/>
        </w:rPr>
        <w:tab/>
      </w:r>
    </w:p>
    <w:p w14:paraId="1A05A89B" w14:textId="77777777" w:rsidR="00AE0B77" w:rsidRPr="00AE0B77" w:rsidRDefault="00AE0B77" w:rsidP="00AE0B77">
      <w:pPr>
        <w:spacing w:after="0" w:line="240" w:lineRule="auto"/>
        <w:rPr>
          <w:rFonts w:ascii="Arial" w:hAnsi="Arial" w:cs="Arial"/>
        </w:rPr>
      </w:pPr>
      <w:r w:rsidRPr="00AE0B77">
        <w:rPr>
          <w:rFonts w:ascii="Arial" w:hAnsi="Arial" w:cs="Arial"/>
        </w:rPr>
        <w:t>Anforderungen an das Managementsystem eines Unternehmens, um einem bestimmten Standard bei der Umsetzung des Qualitätsmanagements zu entsprechen</w:t>
      </w:r>
    </w:p>
    <w:p w14:paraId="66220392" w14:textId="77777777" w:rsidR="00AE0B77" w:rsidRPr="00AE0B77" w:rsidRDefault="00AE0B77" w:rsidP="00AE0B77">
      <w:pPr>
        <w:spacing w:after="0" w:line="240" w:lineRule="auto"/>
        <w:rPr>
          <w:rFonts w:ascii="Arial" w:hAnsi="Arial" w:cs="Arial"/>
        </w:rPr>
      </w:pPr>
      <w:r w:rsidRPr="00AE0B77">
        <w:rPr>
          <w:rFonts w:ascii="Arial" w:hAnsi="Arial" w:cs="Arial"/>
          <w:bCs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 w:rsidRPr="00AE0B77">
        <w:rPr>
          <w:rFonts w:ascii="Arial" w:hAnsi="Arial" w:cs="Arial"/>
          <w:bCs/>
        </w:rPr>
        <w:instrText xml:space="preserve"> FORMCHECKBOX </w:instrText>
      </w:r>
      <w:r w:rsidRPr="00AE0B77">
        <w:rPr>
          <w:rFonts w:ascii="Arial" w:hAnsi="Arial" w:cs="Arial"/>
          <w:bCs/>
        </w:rPr>
      </w:r>
      <w:r w:rsidRPr="00AE0B77">
        <w:rPr>
          <w:rFonts w:ascii="Arial" w:hAnsi="Arial" w:cs="Arial"/>
        </w:rPr>
        <w:fldChar w:fldCharType="end"/>
      </w:r>
      <w:bookmarkEnd w:id="1"/>
      <w:r w:rsidRPr="00AE0B77">
        <w:rPr>
          <w:rFonts w:ascii="Arial" w:hAnsi="Arial" w:cs="Arial"/>
          <w:bCs/>
        </w:rPr>
        <w:t xml:space="preserve"> </w:t>
      </w:r>
      <w:r w:rsidRPr="00AE0B77">
        <w:rPr>
          <w:rFonts w:ascii="Arial" w:hAnsi="Arial" w:cs="Arial"/>
          <w:bCs/>
        </w:rPr>
        <w:tab/>
      </w:r>
      <w:r w:rsidRPr="00AE0B77">
        <w:rPr>
          <w:rFonts w:ascii="Arial" w:hAnsi="Arial" w:cs="Arial"/>
        </w:rPr>
        <w:t xml:space="preserve">DIN EN ISO 14001:2015 </w:t>
      </w:r>
      <w:r w:rsidRPr="00AE0B77">
        <w:rPr>
          <w:rFonts w:ascii="Arial" w:hAnsi="Arial" w:cs="Arial"/>
        </w:rPr>
        <w:br/>
        <w:t>Kontinuierlicher Verbesserungsprozess als Mittel zur Erreichung der jeweils definierten Ziele in Bezug auf die Umweltleistung einer Organisation</w:t>
      </w:r>
    </w:p>
    <w:p w14:paraId="41EFD9E5" w14:textId="77777777" w:rsidR="00AE0B77" w:rsidRPr="00AE0B77" w:rsidRDefault="00AE0B77" w:rsidP="00AE0B77">
      <w:pPr>
        <w:spacing w:after="0" w:line="240" w:lineRule="auto"/>
        <w:rPr>
          <w:rFonts w:ascii="Arial" w:hAnsi="Arial" w:cs="Arial"/>
        </w:rPr>
      </w:pPr>
      <w:r w:rsidRPr="00AE0B77">
        <w:rPr>
          <w:rFonts w:ascii="Arial" w:hAnsi="Arial" w:cs="Arial"/>
          <w:bCs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 w:rsidRPr="00AE0B77">
        <w:rPr>
          <w:rFonts w:ascii="Arial" w:hAnsi="Arial" w:cs="Arial"/>
          <w:bCs/>
        </w:rPr>
        <w:instrText xml:space="preserve"> FORMCHECKBOX </w:instrText>
      </w:r>
      <w:r w:rsidRPr="00AE0B77">
        <w:rPr>
          <w:rFonts w:ascii="Arial" w:hAnsi="Arial" w:cs="Arial"/>
          <w:bCs/>
        </w:rPr>
      </w:r>
      <w:r w:rsidRPr="00AE0B77">
        <w:rPr>
          <w:rFonts w:ascii="Arial" w:hAnsi="Arial" w:cs="Arial"/>
        </w:rPr>
        <w:fldChar w:fldCharType="end"/>
      </w:r>
      <w:bookmarkEnd w:id="2"/>
      <w:r w:rsidRPr="00AE0B77">
        <w:rPr>
          <w:rFonts w:ascii="Arial" w:hAnsi="Arial" w:cs="Arial"/>
          <w:bCs/>
        </w:rPr>
        <w:t xml:space="preserve"> </w:t>
      </w:r>
      <w:r w:rsidRPr="00AE0B77">
        <w:rPr>
          <w:rFonts w:ascii="Arial" w:hAnsi="Arial" w:cs="Arial"/>
          <w:bCs/>
        </w:rPr>
        <w:tab/>
      </w:r>
      <w:r w:rsidRPr="00AE0B77">
        <w:rPr>
          <w:rFonts w:ascii="Arial" w:hAnsi="Arial" w:cs="Arial"/>
        </w:rPr>
        <w:t xml:space="preserve">DIN EN ISO 50001:2018 </w:t>
      </w:r>
      <w:r w:rsidRPr="00AE0B77">
        <w:rPr>
          <w:rFonts w:ascii="Arial" w:hAnsi="Arial" w:cs="Arial"/>
        </w:rPr>
        <w:br/>
        <w:t>Anforderung an das Energiemanagement in Unternehmen, mit dem Ziel energiebezogene Leistung kontinuierlich zu verbessern, Energiekosten zu senken und die Umweltbelastungen zu verringern.</w:t>
      </w:r>
    </w:p>
    <w:p w14:paraId="29870893" w14:textId="77777777" w:rsidR="00AE0B77" w:rsidRPr="00AE0B77" w:rsidRDefault="00AE0B77" w:rsidP="00AE0B77">
      <w:pPr>
        <w:spacing w:after="0" w:line="240" w:lineRule="auto"/>
        <w:rPr>
          <w:rFonts w:ascii="Arial" w:hAnsi="Arial" w:cs="Arial"/>
        </w:rPr>
      </w:pPr>
    </w:p>
    <w:p w14:paraId="3C60B5D6" w14:textId="77777777" w:rsidR="00AE0B77" w:rsidRPr="00AE0B77" w:rsidRDefault="00AE0B77" w:rsidP="00AE0B77">
      <w:pPr>
        <w:spacing w:after="0" w:line="240" w:lineRule="auto"/>
        <w:rPr>
          <w:rFonts w:ascii="Arial" w:hAnsi="Arial" w:cs="Arial"/>
        </w:rPr>
      </w:pPr>
    </w:p>
    <w:p w14:paraId="652CA2B0" w14:textId="77777777" w:rsidR="00AE0B77" w:rsidRPr="00AE0B77" w:rsidRDefault="00AE0B77" w:rsidP="00AE0B77">
      <w:pPr>
        <w:spacing w:after="0" w:line="240" w:lineRule="auto"/>
        <w:rPr>
          <w:rFonts w:ascii="Arial" w:hAnsi="Arial" w:cs="Arial"/>
        </w:rPr>
      </w:pPr>
    </w:p>
    <w:p w14:paraId="7C6A32DE" w14:textId="77777777" w:rsidR="00AE0B77" w:rsidRPr="00AE0B77" w:rsidRDefault="00AE0B77" w:rsidP="00AE0B77">
      <w:pPr>
        <w:spacing w:after="0" w:line="240" w:lineRule="auto"/>
        <w:rPr>
          <w:rFonts w:ascii="Arial" w:hAnsi="Arial" w:cs="Arial"/>
        </w:rPr>
      </w:pPr>
      <w:r w:rsidRPr="00AE0B77">
        <w:rPr>
          <w:rFonts w:ascii="Arial" w:hAnsi="Arial" w:cs="Arial"/>
        </w:rPr>
        <w:t>Gleichwertige Bescheinigungen werden anerkannt. Die Gleichwertigkeit ist durch den Bieter nachzuweisen (vgl. § 49 VgV).</w:t>
      </w:r>
    </w:p>
    <w:p w14:paraId="112E754C" w14:textId="77777777" w:rsidR="00AE0B77" w:rsidRPr="00AE0B77" w:rsidRDefault="00AE0B77" w:rsidP="00AE0B77">
      <w:pPr>
        <w:spacing w:after="0" w:line="240" w:lineRule="auto"/>
        <w:rPr>
          <w:rFonts w:ascii="Arial" w:hAnsi="Arial" w:cs="Arial"/>
        </w:rPr>
      </w:pPr>
    </w:p>
    <w:p w14:paraId="228E6DAC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p w14:paraId="4D122A0A" w14:textId="77777777" w:rsidR="000F1D4C" w:rsidRPr="006D5960" w:rsidRDefault="000F1D4C" w:rsidP="00D16A90">
      <w:pPr>
        <w:spacing w:after="0" w:line="240" w:lineRule="auto"/>
        <w:rPr>
          <w:rFonts w:ascii="Arial" w:hAnsi="Arial" w:cs="Arial"/>
        </w:rPr>
      </w:pPr>
    </w:p>
    <w:p w14:paraId="4CE39135" w14:textId="77777777" w:rsidR="006D5B5B" w:rsidRPr="006D5960" w:rsidRDefault="006D5B5B" w:rsidP="006D5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51467459" w14:textId="77777777" w:rsidR="00193848" w:rsidRPr="003F3CC9" w:rsidRDefault="00105784" w:rsidP="00193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 w:rsidRPr="006D5620">
        <w:rPr>
          <w:rFonts w:ascii="Arial Narrow" w:hAnsi="Arial Narrow"/>
        </w:rPr>
        <w:br/>
        <w:t>Ort</w:t>
      </w:r>
      <w:r w:rsidR="00193848">
        <w:rPr>
          <w:rFonts w:ascii="Arial Narrow" w:hAnsi="Arial Narrow"/>
        </w:rPr>
        <w:t>, Datum</w:t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 w:rsidRPr="006D5620">
        <w:rPr>
          <w:rFonts w:ascii="Arial Narrow" w:hAnsi="Arial Narrow"/>
          <w:b/>
        </w:rPr>
        <w:t>Name des Verantwortlichen</w:t>
      </w:r>
      <w:r w:rsidR="00193848">
        <w:rPr>
          <w:rFonts w:ascii="Arial Narrow" w:hAnsi="Arial Narrow"/>
          <w:b/>
        </w:rPr>
        <w:t xml:space="preserve"> </w:t>
      </w:r>
      <w:r w:rsidR="00193848">
        <w:rPr>
          <w:rFonts w:ascii="Arial Narrow" w:hAnsi="Arial Narrow"/>
          <w:b/>
        </w:rPr>
        <w:br/>
      </w:r>
      <w:r w:rsidR="00193848" w:rsidRPr="006D5620">
        <w:rPr>
          <w:rFonts w:ascii="Arial Narrow" w:hAnsi="Arial Narrow"/>
          <w:b/>
        </w:rPr>
        <w:tab/>
        <w:t xml:space="preserve"> </w:t>
      </w:r>
      <w:r w:rsidR="00193848" w:rsidRPr="006D5620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 w:rsidRPr="006D5620">
        <w:rPr>
          <w:rFonts w:ascii="Arial Narrow" w:hAnsi="Arial Narrow"/>
          <w:b/>
        </w:rPr>
        <w:t>in Druckbuchstaben</w:t>
      </w:r>
    </w:p>
    <w:p w14:paraId="16EA48DC" w14:textId="77777777" w:rsidR="001314AC" w:rsidRPr="006D5960" w:rsidRDefault="001314AC" w:rsidP="006D5B5B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sectPr w:rsidR="001314AC" w:rsidRPr="006D5960" w:rsidSect="004C6FED">
      <w:headerReference w:type="default" r:id="rId8"/>
      <w:footerReference w:type="default" r:id="rId9"/>
      <w:type w:val="continuous"/>
      <w:pgSz w:w="11906" w:h="16838"/>
      <w:pgMar w:top="1418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E131C" w14:textId="77777777" w:rsidR="0003257C" w:rsidRDefault="0003257C" w:rsidP="00D265F5">
      <w:pPr>
        <w:spacing w:after="0" w:line="240" w:lineRule="auto"/>
      </w:pPr>
      <w:r>
        <w:separator/>
      </w:r>
    </w:p>
  </w:endnote>
  <w:endnote w:type="continuationSeparator" w:id="0">
    <w:p w14:paraId="4D902024" w14:textId="77777777" w:rsidR="0003257C" w:rsidRDefault="0003257C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B9A02" w14:textId="1D1CDAB8" w:rsidR="006D5960" w:rsidRPr="006D5960" w:rsidRDefault="0090427D" w:rsidP="006D5960">
    <w:pPr>
      <w:pStyle w:val="Fuzeile"/>
      <w:rPr>
        <w:rFonts w:ascii="Arial" w:hAnsi="Arial" w:cs="Arial"/>
        <w:lang w:val="de-DE"/>
      </w:rPr>
    </w:pPr>
    <w:r>
      <w:rPr>
        <w:rFonts w:ascii="Arial" w:hAnsi="Arial" w:cs="Arial"/>
        <w:szCs w:val="20"/>
        <w:lang w:val="de-DE"/>
      </w:rPr>
      <w:tab/>
    </w:r>
    <w:r w:rsidR="006D5960" w:rsidRPr="006D5960">
      <w:rPr>
        <w:rFonts w:ascii="Arial" w:hAnsi="Arial" w:cs="Arial"/>
        <w:szCs w:val="20"/>
      </w:rPr>
      <w:tab/>
    </w:r>
    <w:r w:rsidR="006D5960" w:rsidRPr="006D5960">
      <w:rPr>
        <w:rFonts w:ascii="Arial" w:hAnsi="Arial" w:cs="Arial"/>
        <w:szCs w:val="20"/>
      </w:rPr>
      <w:fldChar w:fldCharType="begin"/>
    </w:r>
    <w:r w:rsidR="006D5960" w:rsidRPr="006D5960">
      <w:rPr>
        <w:rFonts w:ascii="Arial" w:hAnsi="Arial" w:cs="Arial"/>
        <w:szCs w:val="20"/>
      </w:rPr>
      <w:instrText>PAGE   \* MERGEFORMAT</w:instrText>
    </w:r>
    <w:r w:rsidR="006D5960" w:rsidRPr="006D5960">
      <w:rPr>
        <w:rFonts w:ascii="Arial" w:hAnsi="Arial" w:cs="Arial"/>
        <w:szCs w:val="20"/>
      </w:rPr>
      <w:fldChar w:fldCharType="separate"/>
    </w:r>
    <w:r w:rsidR="00404E58">
      <w:rPr>
        <w:rFonts w:ascii="Arial" w:hAnsi="Arial" w:cs="Arial"/>
        <w:noProof/>
        <w:szCs w:val="20"/>
      </w:rPr>
      <w:t>2</w:t>
    </w:r>
    <w:r w:rsidR="006D5960" w:rsidRPr="006D5960">
      <w:rPr>
        <w:rFonts w:ascii="Arial" w:hAnsi="Arial" w:cs="Arial"/>
        <w:szCs w:val="20"/>
      </w:rPr>
      <w:fldChar w:fldCharType="end"/>
    </w:r>
    <w:r w:rsidR="006D5960" w:rsidRPr="006D5960">
      <w:rPr>
        <w:rFonts w:ascii="Arial" w:hAnsi="Arial" w:cs="Arial"/>
        <w:szCs w:val="20"/>
      </w:rPr>
      <w:t xml:space="preserve">/ </w:t>
    </w:r>
    <w:r w:rsidR="006D5960" w:rsidRPr="006D5960">
      <w:rPr>
        <w:rFonts w:ascii="Arial" w:hAnsi="Arial" w:cs="Arial"/>
        <w:szCs w:val="20"/>
      </w:rPr>
      <w:fldChar w:fldCharType="begin"/>
    </w:r>
    <w:r w:rsidR="006D5960" w:rsidRPr="006D5960">
      <w:rPr>
        <w:rFonts w:ascii="Arial" w:hAnsi="Arial" w:cs="Arial"/>
        <w:szCs w:val="20"/>
      </w:rPr>
      <w:instrText xml:space="preserve"> NUMPAGES   \* MERGEFORMAT </w:instrText>
    </w:r>
    <w:r w:rsidR="006D5960" w:rsidRPr="006D5960">
      <w:rPr>
        <w:rFonts w:ascii="Arial" w:hAnsi="Arial" w:cs="Arial"/>
        <w:szCs w:val="20"/>
      </w:rPr>
      <w:fldChar w:fldCharType="separate"/>
    </w:r>
    <w:r w:rsidR="00404E58">
      <w:rPr>
        <w:rFonts w:ascii="Arial" w:hAnsi="Arial" w:cs="Arial"/>
        <w:noProof/>
        <w:szCs w:val="20"/>
      </w:rPr>
      <w:t>2</w:t>
    </w:r>
    <w:r w:rsidR="006D5960" w:rsidRPr="006D5960">
      <w:rPr>
        <w:rFonts w:ascii="Arial" w:hAnsi="Arial" w:cs="Arial"/>
        <w:szCs w:val="20"/>
      </w:rPr>
      <w:fldChar w:fldCharType="end"/>
    </w:r>
  </w:p>
  <w:p w14:paraId="75B00767" w14:textId="77777777" w:rsidR="00E81E76" w:rsidRPr="004C6FED" w:rsidRDefault="00E81E76" w:rsidP="001314AC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0A9EE" w14:textId="77777777" w:rsidR="0003257C" w:rsidRDefault="0003257C" w:rsidP="00D265F5">
      <w:pPr>
        <w:spacing w:after="0" w:line="240" w:lineRule="auto"/>
      </w:pPr>
      <w:r>
        <w:separator/>
      </w:r>
    </w:p>
  </w:footnote>
  <w:footnote w:type="continuationSeparator" w:id="0">
    <w:p w14:paraId="7021B1F9" w14:textId="77777777" w:rsidR="0003257C" w:rsidRDefault="0003257C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DA8E4" w14:textId="2DBEEDB3" w:rsidR="002F0E84" w:rsidRPr="00320BC9" w:rsidRDefault="00AE0B77" w:rsidP="00320BC9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 w:rsidRPr="00AE0B77">
      <w:rPr>
        <w:rFonts w:ascii="Arial" w:hAnsi="Arial"/>
        <w:noProof/>
        <w:sz w:val="24"/>
        <w:lang w:val="de-DE" w:eastAsia="de-DE"/>
      </w:rPr>
      <w:drawing>
        <wp:anchor distT="0" distB="0" distL="114300" distR="114300" simplePos="0" relativeHeight="251677184" behindDoc="1" locked="0" layoutInCell="1" allowOverlap="1" wp14:anchorId="1DA01443" wp14:editId="56C80561">
          <wp:simplePos x="0" y="0"/>
          <wp:positionH relativeFrom="page">
            <wp:posOffset>167005</wp:posOffset>
          </wp:positionH>
          <wp:positionV relativeFrom="page">
            <wp:posOffset>-210820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60C7">
      <w:rPr>
        <w:rFonts w:ascii="Arial" w:hAnsi="Arial" w:cs="Arial"/>
        <w:b/>
        <w:sz w:val="20"/>
        <w:szCs w:val="20"/>
      </w:rPr>
      <w:t xml:space="preserve">Anlage </w:t>
    </w:r>
    <w:r>
      <w:rPr>
        <w:rFonts w:ascii="Arial" w:hAnsi="Arial" w:cs="Arial"/>
        <w:b/>
        <w:sz w:val="20"/>
        <w:szCs w:val="20"/>
      </w:rPr>
      <w:t>13</w:t>
    </w:r>
    <w:r w:rsidR="006D5960" w:rsidRPr="006D5960">
      <w:rPr>
        <w:rFonts w:ascii="Arial" w:hAnsi="Arial" w:cs="Arial"/>
        <w:b/>
        <w:sz w:val="20"/>
        <w:szCs w:val="20"/>
      </w:rPr>
      <w:t xml:space="preserve"> – Formblatt </w:t>
    </w:r>
    <w:r>
      <w:rPr>
        <w:rFonts w:ascii="Arial" w:hAnsi="Arial" w:cs="Arial"/>
        <w:b/>
        <w:sz w:val="20"/>
        <w:szCs w:val="20"/>
      </w:rPr>
      <w:t>Zertifikate zum Beleg der Eignung</w:t>
    </w:r>
    <w:r w:rsidR="00320BC9">
      <w:rPr>
        <w:rFonts w:ascii="Arial" w:hAnsi="Arial" w:cs="Arial"/>
        <w:sz w:val="20"/>
        <w:szCs w:val="20"/>
      </w:rPr>
      <w:br/>
    </w:r>
    <w:r>
      <w:rPr>
        <w:rFonts w:ascii="Arial" w:hAnsi="Arial" w:cs="Arial"/>
        <w:sz w:val="20"/>
        <w:szCs w:val="20"/>
      </w:rPr>
      <w:t>089/26</w:t>
    </w:r>
    <w:r w:rsidR="006D5960">
      <w:rPr>
        <w:rFonts w:ascii="Arial" w:hAnsi="Arial" w:cs="Arial"/>
        <w:lang w:val="de-DE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02F7743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73AE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D03FC"/>
    <w:multiLevelType w:val="hybridMultilevel"/>
    <w:tmpl w:val="1DB2AE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D11DE"/>
    <w:multiLevelType w:val="hybridMultilevel"/>
    <w:tmpl w:val="00B8F6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17B64"/>
    <w:multiLevelType w:val="hybridMultilevel"/>
    <w:tmpl w:val="D86C49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00297"/>
    <w:multiLevelType w:val="hybridMultilevel"/>
    <w:tmpl w:val="3252DF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 w15:restartNumberingAfterBreak="0">
    <w:nsid w:val="356807A2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37B2F"/>
    <w:multiLevelType w:val="hybridMultilevel"/>
    <w:tmpl w:val="32846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50BE8"/>
    <w:multiLevelType w:val="hybridMultilevel"/>
    <w:tmpl w:val="CFF8EF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93874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450B1"/>
    <w:multiLevelType w:val="hybridMultilevel"/>
    <w:tmpl w:val="E10050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6746C"/>
    <w:multiLevelType w:val="hybridMultilevel"/>
    <w:tmpl w:val="6D5E30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23DB1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F172C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9183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B3D5F"/>
    <w:multiLevelType w:val="hybridMultilevel"/>
    <w:tmpl w:val="0D5843F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E2518"/>
    <w:multiLevelType w:val="hybridMultilevel"/>
    <w:tmpl w:val="EAB4AA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C7A8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1187F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75050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C6ABB"/>
    <w:multiLevelType w:val="hybridMultilevel"/>
    <w:tmpl w:val="B1CA0826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136667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584608313">
    <w:abstractNumId w:val="11"/>
  </w:num>
  <w:num w:numId="3" w16cid:durableId="663702856">
    <w:abstractNumId w:val="16"/>
  </w:num>
  <w:num w:numId="4" w16cid:durableId="1607695978">
    <w:abstractNumId w:val="7"/>
  </w:num>
  <w:num w:numId="5" w16cid:durableId="524903924">
    <w:abstractNumId w:val="24"/>
  </w:num>
  <w:num w:numId="6" w16cid:durableId="2115708013">
    <w:abstractNumId w:val="19"/>
  </w:num>
  <w:num w:numId="7" w16cid:durableId="398554769">
    <w:abstractNumId w:val="15"/>
  </w:num>
  <w:num w:numId="8" w16cid:durableId="840193856">
    <w:abstractNumId w:val="23"/>
  </w:num>
  <w:num w:numId="9" w16cid:durableId="595095916">
    <w:abstractNumId w:val="17"/>
  </w:num>
  <w:num w:numId="10" w16cid:durableId="1811703501">
    <w:abstractNumId w:val="8"/>
  </w:num>
  <w:num w:numId="11" w16cid:durableId="793601076">
    <w:abstractNumId w:val="1"/>
  </w:num>
  <w:num w:numId="12" w16cid:durableId="294524334">
    <w:abstractNumId w:val="21"/>
  </w:num>
  <w:num w:numId="13" w16cid:durableId="924873963">
    <w:abstractNumId w:val="20"/>
  </w:num>
  <w:num w:numId="14" w16cid:durableId="593977013">
    <w:abstractNumId w:val="14"/>
  </w:num>
  <w:num w:numId="15" w16cid:durableId="1957328220">
    <w:abstractNumId w:val="9"/>
  </w:num>
  <w:num w:numId="16" w16cid:durableId="432482573">
    <w:abstractNumId w:val="4"/>
  </w:num>
  <w:num w:numId="17" w16cid:durableId="164368588">
    <w:abstractNumId w:val="6"/>
  </w:num>
  <w:num w:numId="18" w16cid:durableId="1424178452">
    <w:abstractNumId w:val="2"/>
  </w:num>
  <w:num w:numId="19" w16cid:durableId="688793062">
    <w:abstractNumId w:val="22"/>
  </w:num>
  <w:num w:numId="20" w16cid:durableId="817694798">
    <w:abstractNumId w:val="18"/>
  </w:num>
  <w:num w:numId="21" w16cid:durableId="1434981963">
    <w:abstractNumId w:val="12"/>
  </w:num>
  <w:num w:numId="22" w16cid:durableId="1217743861">
    <w:abstractNumId w:val="13"/>
  </w:num>
  <w:num w:numId="23" w16cid:durableId="2114085668">
    <w:abstractNumId w:val="10"/>
  </w:num>
  <w:num w:numId="24" w16cid:durableId="1886021885">
    <w:abstractNumId w:val="5"/>
  </w:num>
  <w:num w:numId="25" w16cid:durableId="2028561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Z4sntreiBRKC+Lj875ax1Hd8YmE/zvI8Cz3Z9w2is2R71YcRDIu61SZXVtSvJqZT44kJ1LiO4siIez4gGIQmlw==" w:salt="CJ7Gt1g3ZUkfT9SL4i14qQ==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00ED0"/>
    <w:rsid w:val="00024FEA"/>
    <w:rsid w:val="0003257C"/>
    <w:rsid w:val="00033EB1"/>
    <w:rsid w:val="00043640"/>
    <w:rsid w:val="000504C1"/>
    <w:rsid w:val="000529A5"/>
    <w:rsid w:val="00064D49"/>
    <w:rsid w:val="00065339"/>
    <w:rsid w:val="00066935"/>
    <w:rsid w:val="00070CBA"/>
    <w:rsid w:val="00073C57"/>
    <w:rsid w:val="000809CC"/>
    <w:rsid w:val="00086FE0"/>
    <w:rsid w:val="000A71BE"/>
    <w:rsid w:val="000B4F21"/>
    <w:rsid w:val="000B5274"/>
    <w:rsid w:val="000C2FA0"/>
    <w:rsid w:val="000C48C5"/>
    <w:rsid w:val="000C713F"/>
    <w:rsid w:val="000D072D"/>
    <w:rsid w:val="000D2D7D"/>
    <w:rsid w:val="000D5E89"/>
    <w:rsid w:val="000D6703"/>
    <w:rsid w:val="000F1D4C"/>
    <w:rsid w:val="000F4D58"/>
    <w:rsid w:val="00105784"/>
    <w:rsid w:val="001150AB"/>
    <w:rsid w:val="001272A1"/>
    <w:rsid w:val="001314AC"/>
    <w:rsid w:val="001334BA"/>
    <w:rsid w:val="001340FE"/>
    <w:rsid w:val="00135292"/>
    <w:rsid w:val="0014428A"/>
    <w:rsid w:val="00146950"/>
    <w:rsid w:val="00151AA3"/>
    <w:rsid w:val="001541DC"/>
    <w:rsid w:val="00154A52"/>
    <w:rsid w:val="001567A7"/>
    <w:rsid w:val="00167280"/>
    <w:rsid w:val="00174119"/>
    <w:rsid w:val="00174BF3"/>
    <w:rsid w:val="00190A73"/>
    <w:rsid w:val="00193848"/>
    <w:rsid w:val="001973F7"/>
    <w:rsid w:val="00197EB1"/>
    <w:rsid w:val="001A2D77"/>
    <w:rsid w:val="001A7604"/>
    <w:rsid w:val="001B3B57"/>
    <w:rsid w:val="001B4CE8"/>
    <w:rsid w:val="001C48DA"/>
    <w:rsid w:val="001C6885"/>
    <w:rsid w:val="001C6FB9"/>
    <w:rsid w:val="001D3710"/>
    <w:rsid w:val="001D7ED9"/>
    <w:rsid w:val="001E070E"/>
    <w:rsid w:val="001E08CA"/>
    <w:rsid w:val="001E21AC"/>
    <w:rsid w:val="001E28EB"/>
    <w:rsid w:val="002034C2"/>
    <w:rsid w:val="00221970"/>
    <w:rsid w:val="00230159"/>
    <w:rsid w:val="002334B4"/>
    <w:rsid w:val="00240D2E"/>
    <w:rsid w:val="0025181B"/>
    <w:rsid w:val="00256534"/>
    <w:rsid w:val="0026651D"/>
    <w:rsid w:val="002708A9"/>
    <w:rsid w:val="002723B1"/>
    <w:rsid w:val="00275934"/>
    <w:rsid w:val="00275A79"/>
    <w:rsid w:val="00276EF1"/>
    <w:rsid w:val="00290688"/>
    <w:rsid w:val="002912DA"/>
    <w:rsid w:val="002B03D6"/>
    <w:rsid w:val="002B08DB"/>
    <w:rsid w:val="002B29F2"/>
    <w:rsid w:val="002B4D8B"/>
    <w:rsid w:val="002C1B0E"/>
    <w:rsid w:val="002C23BC"/>
    <w:rsid w:val="002D6028"/>
    <w:rsid w:val="002D792B"/>
    <w:rsid w:val="002E7B33"/>
    <w:rsid w:val="002F0E84"/>
    <w:rsid w:val="002F32F4"/>
    <w:rsid w:val="002F7A52"/>
    <w:rsid w:val="0030081B"/>
    <w:rsid w:val="0030324E"/>
    <w:rsid w:val="00304976"/>
    <w:rsid w:val="00305407"/>
    <w:rsid w:val="0031554F"/>
    <w:rsid w:val="00320BC9"/>
    <w:rsid w:val="00334687"/>
    <w:rsid w:val="00342BC0"/>
    <w:rsid w:val="00346E25"/>
    <w:rsid w:val="003809E3"/>
    <w:rsid w:val="0038518B"/>
    <w:rsid w:val="00391778"/>
    <w:rsid w:val="003919A7"/>
    <w:rsid w:val="00395B14"/>
    <w:rsid w:val="003A03C3"/>
    <w:rsid w:val="003A66B8"/>
    <w:rsid w:val="003A768D"/>
    <w:rsid w:val="003B0643"/>
    <w:rsid w:val="003B4F51"/>
    <w:rsid w:val="003B7A09"/>
    <w:rsid w:val="003C3394"/>
    <w:rsid w:val="003C4CDC"/>
    <w:rsid w:val="003D33BF"/>
    <w:rsid w:val="003D3848"/>
    <w:rsid w:val="003E07BF"/>
    <w:rsid w:val="003E53B2"/>
    <w:rsid w:val="003E640E"/>
    <w:rsid w:val="003F1E84"/>
    <w:rsid w:val="003F2D66"/>
    <w:rsid w:val="003F638E"/>
    <w:rsid w:val="00401B91"/>
    <w:rsid w:val="00404E58"/>
    <w:rsid w:val="00405020"/>
    <w:rsid w:val="00410F56"/>
    <w:rsid w:val="0041747D"/>
    <w:rsid w:val="00420182"/>
    <w:rsid w:val="00437FC3"/>
    <w:rsid w:val="00442F57"/>
    <w:rsid w:val="004457AF"/>
    <w:rsid w:val="00451C2F"/>
    <w:rsid w:val="004617D8"/>
    <w:rsid w:val="00464E40"/>
    <w:rsid w:val="0049078E"/>
    <w:rsid w:val="004954D7"/>
    <w:rsid w:val="004966D4"/>
    <w:rsid w:val="00497768"/>
    <w:rsid w:val="004C1A09"/>
    <w:rsid w:val="004C6FED"/>
    <w:rsid w:val="004E086C"/>
    <w:rsid w:val="004E393A"/>
    <w:rsid w:val="004F2B8D"/>
    <w:rsid w:val="004F506B"/>
    <w:rsid w:val="00527D35"/>
    <w:rsid w:val="00535953"/>
    <w:rsid w:val="005370F7"/>
    <w:rsid w:val="0054325F"/>
    <w:rsid w:val="00555B17"/>
    <w:rsid w:val="00561E01"/>
    <w:rsid w:val="00572E9D"/>
    <w:rsid w:val="0057599A"/>
    <w:rsid w:val="00593B82"/>
    <w:rsid w:val="005A761B"/>
    <w:rsid w:val="005B61F9"/>
    <w:rsid w:val="005C3448"/>
    <w:rsid w:val="005D66CF"/>
    <w:rsid w:val="005F56CE"/>
    <w:rsid w:val="005F75C8"/>
    <w:rsid w:val="005F7B81"/>
    <w:rsid w:val="0060005C"/>
    <w:rsid w:val="00606502"/>
    <w:rsid w:val="006071A2"/>
    <w:rsid w:val="00612BED"/>
    <w:rsid w:val="006159D6"/>
    <w:rsid w:val="0063003D"/>
    <w:rsid w:val="00630BC1"/>
    <w:rsid w:val="0063268D"/>
    <w:rsid w:val="00651C1E"/>
    <w:rsid w:val="00653712"/>
    <w:rsid w:val="00654078"/>
    <w:rsid w:val="00654FC1"/>
    <w:rsid w:val="00662DDC"/>
    <w:rsid w:val="00680254"/>
    <w:rsid w:val="00680431"/>
    <w:rsid w:val="006A116B"/>
    <w:rsid w:val="006A1DD9"/>
    <w:rsid w:val="006A48FE"/>
    <w:rsid w:val="006C6232"/>
    <w:rsid w:val="006C658B"/>
    <w:rsid w:val="006D32A3"/>
    <w:rsid w:val="006D5960"/>
    <w:rsid w:val="006D5B5B"/>
    <w:rsid w:val="006E6B98"/>
    <w:rsid w:val="00711451"/>
    <w:rsid w:val="00715539"/>
    <w:rsid w:val="00716CE9"/>
    <w:rsid w:val="00721167"/>
    <w:rsid w:val="00726C3C"/>
    <w:rsid w:val="00741C3D"/>
    <w:rsid w:val="00741EC3"/>
    <w:rsid w:val="0074712D"/>
    <w:rsid w:val="00765E10"/>
    <w:rsid w:val="007660CF"/>
    <w:rsid w:val="007766E5"/>
    <w:rsid w:val="007777A5"/>
    <w:rsid w:val="00780D4C"/>
    <w:rsid w:val="00781DA8"/>
    <w:rsid w:val="00795E24"/>
    <w:rsid w:val="007A08EF"/>
    <w:rsid w:val="007B1DE2"/>
    <w:rsid w:val="007D0A52"/>
    <w:rsid w:val="007E1651"/>
    <w:rsid w:val="007E4C29"/>
    <w:rsid w:val="007E6D96"/>
    <w:rsid w:val="007E7D1C"/>
    <w:rsid w:val="007F597A"/>
    <w:rsid w:val="0080010A"/>
    <w:rsid w:val="00805BFB"/>
    <w:rsid w:val="00821BE1"/>
    <w:rsid w:val="008252B0"/>
    <w:rsid w:val="00834D38"/>
    <w:rsid w:val="0083772F"/>
    <w:rsid w:val="00837D86"/>
    <w:rsid w:val="008601A7"/>
    <w:rsid w:val="00873517"/>
    <w:rsid w:val="0088552B"/>
    <w:rsid w:val="00890AFC"/>
    <w:rsid w:val="008A1A2E"/>
    <w:rsid w:val="008B3E37"/>
    <w:rsid w:val="008B5C5A"/>
    <w:rsid w:val="008B6DD3"/>
    <w:rsid w:val="008C3565"/>
    <w:rsid w:val="008F1173"/>
    <w:rsid w:val="008F4A94"/>
    <w:rsid w:val="0090427D"/>
    <w:rsid w:val="0091678F"/>
    <w:rsid w:val="00921D57"/>
    <w:rsid w:val="00936F88"/>
    <w:rsid w:val="00941F1E"/>
    <w:rsid w:val="00943741"/>
    <w:rsid w:val="00981B70"/>
    <w:rsid w:val="00991503"/>
    <w:rsid w:val="00991597"/>
    <w:rsid w:val="0099275A"/>
    <w:rsid w:val="00995DE0"/>
    <w:rsid w:val="009A0427"/>
    <w:rsid w:val="009A4A78"/>
    <w:rsid w:val="009E3A64"/>
    <w:rsid w:val="00A07886"/>
    <w:rsid w:val="00A11CC2"/>
    <w:rsid w:val="00A149F5"/>
    <w:rsid w:val="00A17DA7"/>
    <w:rsid w:val="00A21BA9"/>
    <w:rsid w:val="00A21F22"/>
    <w:rsid w:val="00A32513"/>
    <w:rsid w:val="00A36EA6"/>
    <w:rsid w:val="00A42586"/>
    <w:rsid w:val="00A74804"/>
    <w:rsid w:val="00A900DF"/>
    <w:rsid w:val="00AA1D95"/>
    <w:rsid w:val="00AB75B6"/>
    <w:rsid w:val="00AB7B13"/>
    <w:rsid w:val="00AC6853"/>
    <w:rsid w:val="00AD5771"/>
    <w:rsid w:val="00AD6B84"/>
    <w:rsid w:val="00AE0B77"/>
    <w:rsid w:val="00AE697D"/>
    <w:rsid w:val="00AF0627"/>
    <w:rsid w:val="00B05494"/>
    <w:rsid w:val="00B063F7"/>
    <w:rsid w:val="00B10716"/>
    <w:rsid w:val="00B15EBA"/>
    <w:rsid w:val="00B173AD"/>
    <w:rsid w:val="00B2588A"/>
    <w:rsid w:val="00B46419"/>
    <w:rsid w:val="00B4661B"/>
    <w:rsid w:val="00B470B9"/>
    <w:rsid w:val="00B478F6"/>
    <w:rsid w:val="00B555C1"/>
    <w:rsid w:val="00B56782"/>
    <w:rsid w:val="00B74155"/>
    <w:rsid w:val="00B76FA7"/>
    <w:rsid w:val="00B905A5"/>
    <w:rsid w:val="00B943B9"/>
    <w:rsid w:val="00B951A9"/>
    <w:rsid w:val="00B967F8"/>
    <w:rsid w:val="00B97C9D"/>
    <w:rsid w:val="00BA19CB"/>
    <w:rsid w:val="00BA66C1"/>
    <w:rsid w:val="00BA7622"/>
    <w:rsid w:val="00BA79EC"/>
    <w:rsid w:val="00BB28E9"/>
    <w:rsid w:val="00BD29D5"/>
    <w:rsid w:val="00BD3546"/>
    <w:rsid w:val="00BE6AA2"/>
    <w:rsid w:val="00BE7783"/>
    <w:rsid w:val="00BE7D87"/>
    <w:rsid w:val="00C02CF5"/>
    <w:rsid w:val="00C12696"/>
    <w:rsid w:val="00C13525"/>
    <w:rsid w:val="00C16C45"/>
    <w:rsid w:val="00C20118"/>
    <w:rsid w:val="00C20850"/>
    <w:rsid w:val="00C26587"/>
    <w:rsid w:val="00C33298"/>
    <w:rsid w:val="00C34EBA"/>
    <w:rsid w:val="00C44568"/>
    <w:rsid w:val="00C45260"/>
    <w:rsid w:val="00C5246E"/>
    <w:rsid w:val="00C53AE3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08BF"/>
    <w:rsid w:val="00CA2348"/>
    <w:rsid w:val="00CA2858"/>
    <w:rsid w:val="00CA423D"/>
    <w:rsid w:val="00CA5154"/>
    <w:rsid w:val="00CA5A5B"/>
    <w:rsid w:val="00CB2CBC"/>
    <w:rsid w:val="00CC3DF5"/>
    <w:rsid w:val="00CD7838"/>
    <w:rsid w:val="00CD79E8"/>
    <w:rsid w:val="00CD7C64"/>
    <w:rsid w:val="00D01632"/>
    <w:rsid w:val="00D05EB0"/>
    <w:rsid w:val="00D1194E"/>
    <w:rsid w:val="00D12526"/>
    <w:rsid w:val="00D16A90"/>
    <w:rsid w:val="00D2110C"/>
    <w:rsid w:val="00D23AE0"/>
    <w:rsid w:val="00D265F5"/>
    <w:rsid w:val="00D272A3"/>
    <w:rsid w:val="00D30948"/>
    <w:rsid w:val="00D44DAF"/>
    <w:rsid w:val="00D50AEC"/>
    <w:rsid w:val="00D53FED"/>
    <w:rsid w:val="00D572B6"/>
    <w:rsid w:val="00D64A6C"/>
    <w:rsid w:val="00D656B2"/>
    <w:rsid w:val="00D71BD9"/>
    <w:rsid w:val="00D73200"/>
    <w:rsid w:val="00D746EA"/>
    <w:rsid w:val="00D75FD3"/>
    <w:rsid w:val="00D760C7"/>
    <w:rsid w:val="00D83897"/>
    <w:rsid w:val="00D9432B"/>
    <w:rsid w:val="00D97EF4"/>
    <w:rsid w:val="00DA224A"/>
    <w:rsid w:val="00DA240D"/>
    <w:rsid w:val="00DA52AA"/>
    <w:rsid w:val="00DA6C15"/>
    <w:rsid w:val="00DD3BA5"/>
    <w:rsid w:val="00DD4C2E"/>
    <w:rsid w:val="00DE66B7"/>
    <w:rsid w:val="00E0452E"/>
    <w:rsid w:val="00E129DA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7196A"/>
    <w:rsid w:val="00E71C56"/>
    <w:rsid w:val="00E727AC"/>
    <w:rsid w:val="00E773DC"/>
    <w:rsid w:val="00E81E76"/>
    <w:rsid w:val="00E8513A"/>
    <w:rsid w:val="00E91789"/>
    <w:rsid w:val="00EC1359"/>
    <w:rsid w:val="00EC6DFD"/>
    <w:rsid w:val="00ED492B"/>
    <w:rsid w:val="00ED6780"/>
    <w:rsid w:val="00ED6C7C"/>
    <w:rsid w:val="00EE7FF9"/>
    <w:rsid w:val="00EF30FA"/>
    <w:rsid w:val="00F00D97"/>
    <w:rsid w:val="00F00FF1"/>
    <w:rsid w:val="00F044EC"/>
    <w:rsid w:val="00F15352"/>
    <w:rsid w:val="00F17B61"/>
    <w:rsid w:val="00F17F38"/>
    <w:rsid w:val="00F212C2"/>
    <w:rsid w:val="00F37ED2"/>
    <w:rsid w:val="00F46811"/>
    <w:rsid w:val="00F549BE"/>
    <w:rsid w:val="00F55217"/>
    <w:rsid w:val="00F6046D"/>
    <w:rsid w:val="00F62F3C"/>
    <w:rsid w:val="00F63810"/>
    <w:rsid w:val="00F6759D"/>
    <w:rsid w:val="00F76E2E"/>
    <w:rsid w:val="00F805D7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D24CF"/>
    <w:rsid w:val="00FE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7DAD829B"/>
  <w15:docId w15:val="{82C2EE2C-A867-4548-A0DC-1BC82CE0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0B77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E21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7BE7D-799A-49A0-BE65-B94AEE24D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164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3</cp:revision>
  <cp:lastPrinted>2016-10-13T10:20:00Z</cp:lastPrinted>
  <dcterms:created xsi:type="dcterms:W3CDTF">2026-07-01T11:09:00Z</dcterms:created>
  <dcterms:modified xsi:type="dcterms:W3CDTF">2026-07-01T11:09:00Z</dcterms:modified>
</cp:coreProperties>
</file>